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s://www.thistlegirldesigns.com/samples/printables/partypacks/princess/princess_sample.jpg" style="position:absolute;margin-left:155.25pt;margin-top:5.25pt;width:110.25pt;height:146.25pt;z-index:-251660800;visibility:visible" wrapcoords="-147 0 -147 21489 21600 21489 21600 0 -147 0">
            <v:imagedata r:id="rId5" o:title=""/>
            <w10:wrap type="tight"/>
          </v:shape>
        </w:pict>
      </w:r>
      <w:r w:rsidRPr="00960571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2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4) </w:t>
      </w:r>
      <w:r w:rsidRPr="00F75AFA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Interviewer </w:t>
      </w:r>
      <w:r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: Thank you very much for the interview , Miss Dawn . </w:t>
      </w: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 w:rsidRPr="00F75AFA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   Miss Dawn :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………………………………………………</w:t>
      </w: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</w:p>
    <w:p w:rsidR="00766055" w:rsidRPr="00166DB6" w:rsidRDefault="00766055" w:rsidP="00166DB6">
      <w:pPr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 w:rsidRPr="00166DB6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Absolutely </w:t>
      </w:r>
    </w:p>
    <w:p w:rsidR="00766055" w:rsidRPr="00166DB6" w:rsidRDefault="00766055" w:rsidP="00166DB6">
      <w:pPr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 w:rsidRPr="00166DB6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My pleasure</w:t>
      </w:r>
    </w:p>
    <w:p w:rsidR="00766055" w:rsidRPr="00166DB6" w:rsidRDefault="00766055" w:rsidP="00166DB6">
      <w:pPr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 w:rsidRPr="00166DB6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I agree with you</w:t>
      </w:r>
    </w:p>
    <w:p w:rsidR="00766055" w:rsidRDefault="00766055" w:rsidP="00166DB6">
      <w:pPr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>
        <w:rPr>
          <w:noProof/>
        </w:rPr>
        <w:pict>
          <v:shape id="Resim 4" o:spid="_x0000_s1027" type="#_x0000_t75" alt="http://www.prekfun.com/LittleLearners/images/main_1x1.gif" style="position:absolute;left:0;text-align:left;margin-left:-8.6pt;margin-top:-55.75pt;width:125.25pt;height:111pt;z-index:-251659776;visibility:visible" wrapcoords="-129 0 -129 21454 21600 21454 21600 0 -129 0">
            <v:imagedata r:id="rId6" o:title=""/>
            <w10:wrap type="tight"/>
          </v:shape>
        </w:pict>
      </w:r>
      <w:r w:rsidRPr="00166DB6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You are right</w:t>
      </w:r>
    </w:p>
    <w:p w:rsidR="00766055" w:rsidRPr="00166DB6" w:rsidRDefault="00766055" w:rsidP="00166DB6">
      <w:pPr>
        <w:autoSpaceDE w:val="0"/>
        <w:autoSpaceDN w:val="0"/>
        <w:adjustRightInd w:val="0"/>
        <w:ind w:left="36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</w:p>
    <w:p w:rsidR="00766055" w:rsidRDefault="00766055"/>
    <w:p w:rsidR="00766055" w:rsidRDefault="00766055"/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>
        <w:t xml:space="preserve">25) </w:t>
      </w:r>
      <w:r w:rsidRPr="002D3188">
        <w:rPr>
          <w:rFonts w:ascii="Comic Sans MS" w:hAnsi="Comic Sans MS" w:cs="Comic Sans MS"/>
          <w:color w:val="000000"/>
          <w:sz w:val="20"/>
          <w:szCs w:val="20"/>
          <w:lang w:val="en-US"/>
        </w:rPr>
        <w:t>I have visited the Topkapı …………………. in İstanbul last year</w:t>
      </w:r>
      <w:r>
        <w:rPr>
          <w:rFonts w:ascii="Comic Sans MS" w:hAnsi="Comic Sans MS" w:cs="Comic Sans MS"/>
          <w:color w:val="000000"/>
          <w:sz w:val="20"/>
          <w:szCs w:val="20"/>
          <w:lang w:val="en-US"/>
        </w:rPr>
        <w:t>.</w:t>
      </w:r>
    </w:p>
    <w:p w:rsidR="00766055" w:rsidRPr="00166DB6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</w:p>
    <w:p w:rsidR="00766055" w:rsidRPr="00166DB6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 w:rsidRPr="00166DB6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a) Pastry     b) Palace   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c) Paragliding </w:t>
      </w:r>
      <w:r w:rsidRPr="00166DB6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d) Beach</w:t>
      </w: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  <w:sectPr w:rsidR="00766055" w:rsidSect="00166DB6">
          <w:pgSz w:w="11906" w:h="16838"/>
          <w:pgMar w:top="720" w:right="720" w:bottom="720" w:left="720" w:header="708" w:footer="708" w:gutter="0"/>
          <w:pgBorders w:offsetFrom="page">
            <w:top w:val="tornPaperBlack" w:sz="30" w:space="24" w:color="auto"/>
            <w:left w:val="tornPaperBlack" w:sz="30" w:space="24" w:color="auto"/>
            <w:bottom w:val="tornPaperBlack" w:sz="30" w:space="24" w:color="auto"/>
            <w:right w:val="tornPaperBlack" w:sz="30" w:space="24" w:color="auto"/>
          </w:pgBorders>
          <w:cols w:num="2" w:sep="1" w:space="709"/>
          <w:docGrid w:linePitch="360"/>
        </w:sect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>
        <w:rPr>
          <w:noProof/>
        </w:rPr>
        <w:pict>
          <v:shape id="Resim 26" o:spid="_x0000_s1028" type="#_x0000_t75" style="position:absolute;margin-left:38.25pt;margin-top:.85pt;width:417.75pt;height:244.95pt;z-index:-251657728;visibility:visible" wrapcoords="-39 0 -39 21534 21600 21534 21600 0 -39 0">
            <v:imagedata r:id="rId7" o:title=""/>
            <w10:wrap type="tight"/>
          </v:shape>
        </w:pict>
      </w: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  <w:sectPr w:rsidR="00766055" w:rsidSect="00353DC7">
          <w:type w:val="continuous"/>
          <w:pgSz w:w="11906" w:h="16838"/>
          <w:pgMar w:top="720" w:right="720" w:bottom="720" w:left="720" w:header="708" w:footer="708" w:gutter="0"/>
          <w:pgBorders w:offsetFrom="page">
            <w:top w:val="tornPaperBlack" w:sz="30" w:space="24" w:color="auto"/>
            <w:left w:val="tornPaperBlack" w:sz="30" w:space="24" w:color="auto"/>
            <w:bottom w:val="tornPaperBlack" w:sz="30" w:space="24" w:color="auto"/>
            <w:right w:val="tornPaperBlack" w:sz="30" w:space="24" w:color="auto"/>
          </w:pgBorders>
          <w:cols w:sep="1" w:space="709"/>
          <w:docGrid w:linePitch="360"/>
        </w:sectPr>
      </w:pPr>
    </w:p>
    <w:p w:rsidR="00766055" w:rsidRDefault="00766055" w:rsidP="00166DB6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766055" w:rsidRDefault="00766055"/>
    <w:p w:rsidR="00766055" w:rsidRDefault="00766055" w:rsidP="00166DB6">
      <w:pPr>
        <w:tabs>
          <w:tab w:val="left" w:pos="1755"/>
        </w:tabs>
      </w:pPr>
      <w:r>
        <w:tab/>
      </w:r>
    </w:p>
    <w:p w:rsidR="00766055" w:rsidRDefault="00766055" w:rsidP="00166DB6">
      <w:pPr>
        <w:tabs>
          <w:tab w:val="left" w:pos="1755"/>
        </w:tabs>
      </w:pPr>
      <w:r>
        <w:rPr>
          <w:noProof/>
        </w:rPr>
        <w:pict>
          <v:shape id="Resim 22" o:spid="_x0000_s1029" type="#_x0000_t75" style="position:absolute;margin-left:333pt;margin-top:169.4pt;width:180.75pt;height:177.75pt;z-index:-251658752;visibility:visible" wrapcoords="-90 0 -90 21509 21600 21509 21600 0 -90 0">
            <v:imagedata r:id="rId8" o:title=""/>
            <w10:wrap type="tight"/>
          </v:shape>
        </w:pict>
      </w:r>
    </w:p>
    <w:p w:rsidR="00766055" w:rsidRPr="0066690A" w:rsidRDefault="00766055" w:rsidP="0066690A"/>
    <w:p w:rsidR="00766055" w:rsidRPr="0066690A" w:rsidRDefault="00766055" w:rsidP="0066690A"/>
    <w:p w:rsidR="00766055" w:rsidRPr="0066690A" w:rsidRDefault="00766055" w:rsidP="0066690A"/>
    <w:p w:rsidR="00766055" w:rsidRPr="0066690A" w:rsidRDefault="00766055" w:rsidP="0066690A"/>
    <w:p w:rsidR="00766055" w:rsidRPr="0066690A" w:rsidRDefault="00766055" w:rsidP="0066690A"/>
    <w:p w:rsidR="00766055" w:rsidRPr="0066690A" w:rsidRDefault="00766055" w:rsidP="0066690A"/>
    <w:p w:rsidR="00766055" w:rsidRPr="0066690A" w:rsidRDefault="00766055" w:rsidP="0066690A"/>
    <w:p w:rsidR="00766055" w:rsidRPr="0066690A" w:rsidRDefault="00766055" w:rsidP="0066690A"/>
    <w:p w:rsidR="00766055" w:rsidRPr="0066690A" w:rsidRDefault="00766055" w:rsidP="0066690A"/>
    <w:p w:rsidR="00766055" w:rsidRDefault="00766055" w:rsidP="0066690A"/>
    <w:p w:rsidR="00766055" w:rsidRPr="0066690A" w:rsidRDefault="00766055" w:rsidP="0066690A">
      <w:pPr>
        <w:tabs>
          <w:tab w:val="left" w:pos="900"/>
        </w:tabs>
      </w:pPr>
      <w:r>
        <w:rPr>
          <w:noProof/>
        </w:rPr>
        <w:pict>
          <v:shape id="Resim 27" o:spid="_x0000_s1030" type="#_x0000_t75" alt="https://authorbrianbrown.files.wordpress.com/2012/08/brownies_itsyourworldchangeit_clipart.jpeg" style="position:absolute;margin-left:1.5pt;margin-top:13.85pt;width:295.9pt;height:142.5pt;rotation:-1824137fd;z-index:-251656704;visibility:visible" wrapcoords="-55 0 -55 21486 21600 21486 21600 0 -55 0">
            <v:imagedata r:id="rId9" o:title=""/>
            <w10:wrap type="tight"/>
          </v:shape>
        </w:pict>
      </w:r>
      <w:r>
        <w:tab/>
        <w:t>sorubak</w:t>
      </w:r>
    </w:p>
    <w:sectPr w:rsidR="00766055" w:rsidRPr="0066690A" w:rsidSect="00353DC7">
      <w:type w:val="continuous"/>
      <w:pgSz w:w="11906" w:h="16838"/>
      <w:pgMar w:top="720" w:right="720" w:bottom="720" w:left="720" w:header="708" w:footer="708" w:gutter="0"/>
      <w:pgBorders w:offsetFrom="page">
        <w:top w:val="tornPaperBlack" w:sz="30" w:space="24" w:color="auto"/>
        <w:left w:val="tornPaperBlack" w:sz="30" w:space="24" w:color="auto"/>
        <w:bottom w:val="tornPaperBlack" w:sz="30" w:space="24" w:color="auto"/>
        <w:right w:val="tornPaperBlack" w:sz="3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21290"/>
    <w:multiLevelType w:val="hybridMultilevel"/>
    <w:tmpl w:val="106A16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DB6"/>
    <w:rsid w:val="000734C0"/>
    <w:rsid w:val="00166DB6"/>
    <w:rsid w:val="00176CA5"/>
    <w:rsid w:val="001C2908"/>
    <w:rsid w:val="002D3188"/>
    <w:rsid w:val="00353DC7"/>
    <w:rsid w:val="003B1DE9"/>
    <w:rsid w:val="006624C7"/>
    <w:rsid w:val="0066690A"/>
    <w:rsid w:val="00766055"/>
    <w:rsid w:val="00960571"/>
    <w:rsid w:val="00AE0E71"/>
    <w:rsid w:val="00EC1134"/>
    <w:rsid w:val="00F7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D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66D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6DB6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48</Words>
  <Characters>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DOĞAN</dc:creator>
  <cp:keywords/>
  <dc:description/>
  <cp:lastModifiedBy>edanur</cp:lastModifiedBy>
  <cp:revision>4</cp:revision>
  <dcterms:created xsi:type="dcterms:W3CDTF">2015-03-15T13:01:00Z</dcterms:created>
  <dcterms:modified xsi:type="dcterms:W3CDTF">2015-03-15T17:51:00Z</dcterms:modified>
</cp:coreProperties>
</file>